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99B69" w14:textId="40ABD207" w:rsidR="0032549A" w:rsidRDefault="0032549A" w:rsidP="008E689A">
      <w:pPr>
        <w:pStyle w:val="podpisi"/>
        <w:tabs>
          <w:tab w:val="clear" w:pos="3402"/>
          <w:tab w:val="left" w:pos="709"/>
        </w:tabs>
        <w:spacing w:before="60" w:after="60" w:line="240" w:lineRule="atLeast"/>
        <w:rPr>
          <w:lang w:val="sl-SI"/>
        </w:rPr>
      </w:pPr>
    </w:p>
    <w:p w14:paraId="1E2190BC" w14:textId="77777777" w:rsidR="00060C9C" w:rsidRDefault="00060C9C" w:rsidP="00060C9C">
      <w:pPr>
        <w:pStyle w:val="Naslov"/>
        <w:rPr>
          <w:sz w:val="24"/>
          <w:szCs w:val="24"/>
        </w:rPr>
      </w:pPr>
      <w:r>
        <w:rPr>
          <w:sz w:val="24"/>
          <w:szCs w:val="24"/>
        </w:rPr>
        <w:t>zahteva PODIZVAJALCA ZA NEPOSREDNA PLAČILA</w:t>
      </w:r>
    </w:p>
    <w:p w14:paraId="08BA4EF2" w14:textId="77777777" w:rsidR="00060C9C" w:rsidRDefault="00060C9C" w:rsidP="00060C9C">
      <w:pPr>
        <w:rPr>
          <w:rFonts w:eastAsia="Calibri"/>
          <w:szCs w:val="22"/>
        </w:rPr>
      </w:pPr>
    </w:p>
    <w:p w14:paraId="6E735ACD" w14:textId="77777777" w:rsidR="00060C9C" w:rsidRDefault="00060C9C" w:rsidP="00060C9C">
      <w:pPr>
        <w:spacing w:line="360" w:lineRule="auto"/>
        <w:rPr>
          <w:rFonts w:eastAsia="Calibri"/>
          <w:szCs w:val="22"/>
        </w:rPr>
      </w:pPr>
      <w:r>
        <w:rPr>
          <w:rFonts w:eastAsia="Calibri"/>
          <w:szCs w:val="22"/>
        </w:rPr>
        <w:t xml:space="preserve">Naziv podizvajalca: </w:t>
      </w:r>
      <w:r>
        <w:rPr>
          <w:rFonts w:eastAsia="Calibri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>
        <w:rPr>
          <w:rFonts w:eastAsia="Calibri"/>
          <w:szCs w:val="22"/>
        </w:rPr>
        <w:instrText xml:space="preserve"> FORMTEXT </w:instrText>
      </w:r>
      <w:r>
        <w:rPr>
          <w:rFonts w:eastAsia="Calibri"/>
          <w:szCs w:val="22"/>
        </w:rPr>
      </w:r>
      <w:r>
        <w:rPr>
          <w:rFonts w:eastAsia="Calibri"/>
          <w:szCs w:val="22"/>
        </w:rPr>
        <w:fldChar w:fldCharType="separate"/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ascii="Calibri" w:hAnsi="Calibri"/>
          <w:szCs w:val="20"/>
          <w:lang w:val="en-US" w:eastAsia="zh-CN"/>
        </w:rPr>
        <w:fldChar w:fldCharType="end"/>
      </w:r>
      <w:bookmarkEnd w:id="0"/>
    </w:p>
    <w:p w14:paraId="5A6F4FD9" w14:textId="77777777" w:rsidR="00060C9C" w:rsidRDefault="00060C9C" w:rsidP="00060C9C">
      <w:pPr>
        <w:spacing w:line="360" w:lineRule="auto"/>
        <w:rPr>
          <w:rFonts w:eastAsia="Calibri"/>
          <w:szCs w:val="22"/>
        </w:rPr>
      </w:pPr>
      <w:r>
        <w:rPr>
          <w:rFonts w:eastAsia="Calibri"/>
          <w:szCs w:val="22"/>
        </w:rPr>
        <w:t xml:space="preserve">Sedež (naslov) podizvajalca: </w:t>
      </w:r>
      <w:r>
        <w:rPr>
          <w:rFonts w:cs="Arial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7B572EE4" w14:textId="77777777" w:rsidR="00060C9C" w:rsidRDefault="00060C9C" w:rsidP="00060C9C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AAED2B8" w14:textId="77777777" w:rsidR="00060C9C" w:rsidRDefault="00060C9C" w:rsidP="00060C9C">
      <w:pPr>
        <w:pStyle w:val="HTML-oblikovano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BB52309" w14:textId="0E538576" w:rsidR="00060C9C" w:rsidRPr="00060C9C" w:rsidRDefault="00060C9C" w:rsidP="00060C9C">
      <w:pPr>
        <w:pStyle w:val="Odstavekseznama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C9C">
        <w:rPr>
          <w:rFonts w:ascii="Arial" w:hAnsi="Arial" w:cs="Arial"/>
          <w:sz w:val="20"/>
          <w:szCs w:val="20"/>
        </w:rPr>
        <w:t xml:space="preserve">S podpisom te izjave zahtevamo, da naročnik za javno naročilo, katerega predmet je </w:t>
      </w:r>
      <w:r w:rsidR="001F0617" w:rsidRPr="001F0617">
        <w:rPr>
          <w:rFonts w:ascii="Arial" w:hAnsi="Arial" w:cs="Arial"/>
          <w:b/>
          <w:bCs/>
          <w:sz w:val="20"/>
          <w:szCs w:val="20"/>
        </w:rPr>
        <w:t>Vključitev prenovljenih delovnih procesov (delovodnik) v Modularno ogrodje za pripravo e-dokumentov (MOPED) – izgradnja komponente MOPED-FLOW</w:t>
      </w:r>
      <w:r w:rsidRPr="00060C9C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z</w:t>
      </w:r>
      <w:r w:rsidRPr="00060C9C">
        <w:rPr>
          <w:rFonts w:ascii="Arial" w:hAnsi="Arial" w:cs="Arial"/>
          <w:sz w:val="20"/>
          <w:szCs w:val="20"/>
        </w:rPr>
        <w:t xml:space="preserve"> oznak</w:t>
      </w:r>
      <w:r>
        <w:rPr>
          <w:rFonts w:ascii="Arial" w:hAnsi="Arial" w:cs="Arial"/>
          <w:sz w:val="20"/>
          <w:szCs w:val="20"/>
        </w:rPr>
        <w:t>o</w:t>
      </w:r>
      <w:r w:rsidRPr="00060C9C">
        <w:rPr>
          <w:rFonts w:ascii="Arial" w:hAnsi="Arial" w:cs="Arial"/>
          <w:sz w:val="20"/>
          <w:szCs w:val="20"/>
        </w:rPr>
        <w:t xml:space="preserve"> </w:t>
      </w:r>
      <w:r w:rsidRPr="004D1034">
        <w:rPr>
          <w:rFonts w:ascii="Arial" w:hAnsi="Arial" w:cs="Arial"/>
          <w:sz w:val="20"/>
          <w:szCs w:val="20"/>
        </w:rPr>
        <w:t xml:space="preserve">naročila </w:t>
      </w:r>
      <w:r w:rsidR="00462742" w:rsidRPr="004D1034">
        <w:rPr>
          <w:rFonts w:ascii="Arial" w:hAnsi="Arial" w:cs="Arial"/>
          <w:sz w:val="20"/>
          <w:szCs w:val="20"/>
        </w:rPr>
        <w:t>4300-1</w:t>
      </w:r>
      <w:r w:rsidR="004D1034" w:rsidRPr="004D1034">
        <w:rPr>
          <w:rFonts w:ascii="Arial" w:hAnsi="Arial" w:cs="Arial"/>
          <w:sz w:val="20"/>
          <w:szCs w:val="20"/>
        </w:rPr>
        <w:t>9</w:t>
      </w:r>
      <w:r w:rsidR="00462742" w:rsidRPr="004D1034">
        <w:rPr>
          <w:rFonts w:ascii="Arial" w:hAnsi="Arial" w:cs="Arial"/>
          <w:sz w:val="20"/>
          <w:szCs w:val="20"/>
        </w:rPr>
        <w:t>/202</w:t>
      </w:r>
      <w:r w:rsidR="004D1034" w:rsidRPr="004D1034">
        <w:rPr>
          <w:rFonts w:ascii="Arial" w:hAnsi="Arial" w:cs="Arial"/>
          <w:sz w:val="20"/>
          <w:szCs w:val="20"/>
        </w:rPr>
        <w:t>1</w:t>
      </w:r>
      <w:r w:rsidRPr="004D1034">
        <w:rPr>
          <w:rFonts w:ascii="Arial" w:hAnsi="Arial" w:cs="Arial"/>
          <w:sz w:val="20"/>
          <w:szCs w:val="20"/>
        </w:rPr>
        <w:t xml:space="preserve">, namesto ponudnika </w:t>
      </w:r>
      <w:r w:rsidRPr="004D103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D1034">
        <w:rPr>
          <w:rFonts w:ascii="Arial" w:hAnsi="Arial" w:cs="Arial"/>
          <w:sz w:val="20"/>
          <w:szCs w:val="20"/>
        </w:rPr>
        <w:instrText xml:space="preserve"> FORMTEXT </w:instrText>
      </w:r>
      <w:r w:rsidRPr="004D1034">
        <w:rPr>
          <w:rFonts w:ascii="Arial" w:hAnsi="Arial" w:cs="Arial"/>
          <w:sz w:val="20"/>
          <w:szCs w:val="20"/>
        </w:rPr>
      </w:r>
      <w:r w:rsidRPr="004D1034">
        <w:rPr>
          <w:rFonts w:ascii="Arial" w:hAnsi="Arial" w:cs="Arial"/>
          <w:sz w:val="20"/>
          <w:szCs w:val="20"/>
        </w:rPr>
        <w:fldChar w:fldCharType="separate"/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sz w:val="20"/>
          <w:szCs w:val="20"/>
        </w:rPr>
        <w:fldChar w:fldCharType="end"/>
      </w:r>
      <w:r w:rsidRPr="004D1034">
        <w:rPr>
          <w:rFonts w:ascii="Arial" w:hAnsi="Arial" w:cs="Arial"/>
          <w:sz w:val="20"/>
          <w:szCs w:val="20"/>
        </w:rPr>
        <w:t xml:space="preserve"> </w:t>
      </w:r>
      <w:r w:rsidRPr="004D1034">
        <w:rPr>
          <w:rFonts w:ascii="Arial" w:eastAsia="Calibri" w:hAnsi="Arial" w:cs="Arial"/>
          <w:i/>
          <w:sz w:val="20"/>
          <w:szCs w:val="20"/>
        </w:rPr>
        <w:t>/vpiše se naziv ponudnika/</w:t>
      </w:r>
      <w:r w:rsidRPr="004D1034">
        <w:rPr>
          <w:rFonts w:ascii="Arial" w:hAnsi="Arial" w:cs="Arial"/>
          <w:sz w:val="20"/>
          <w:szCs w:val="20"/>
        </w:rPr>
        <w:t xml:space="preserve"> poravnava naše terjatve do</w:t>
      </w:r>
      <w:r w:rsidRPr="00060C9C">
        <w:rPr>
          <w:rFonts w:ascii="Arial" w:hAnsi="Arial" w:cs="Arial"/>
          <w:sz w:val="20"/>
          <w:szCs w:val="20"/>
        </w:rPr>
        <w:t xml:space="preserve"> ponudnika neposredno nam.</w:t>
      </w:r>
    </w:p>
    <w:p w14:paraId="1F0E0A2E" w14:textId="77777777" w:rsidR="00060C9C" w:rsidRDefault="00060C9C" w:rsidP="00060C9C">
      <w:pPr>
        <w:spacing w:line="360" w:lineRule="auto"/>
        <w:ind w:left="720"/>
        <w:rPr>
          <w:rFonts w:cs="Arial"/>
        </w:rPr>
      </w:pPr>
    </w:p>
    <w:p w14:paraId="78A94E90" w14:textId="77777777" w:rsidR="00060C9C" w:rsidRDefault="00060C9C" w:rsidP="00060C9C">
      <w:pPr>
        <w:spacing w:line="360" w:lineRule="auto"/>
        <w:ind w:left="720"/>
        <w:rPr>
          <w:rFonts w:cs="Arial"/>
        </w:rPr>
      </w:pPr>
    </w:p>
    <w:tbl>
      <w:tblPr>
        <w:tblW w:w="9490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060C9C" w14:paraId="08A1CA67" w14:textId="77777777" w:rsidTr="00060C9C">
        <w:trPr>
          <w:trHeight w:val="241"/>
        </w:trPr>
        <w:tc>
          <w:tcPr>
            <w:tcW w:w="3348" w:type="dxa"/>
            <w:hideMark/>
          </w:tcPr>
          <w:p w14:paraId="1237F1F0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Kraj: </w:t>
            </w:r>
            <w:r>
              <w:rPr>
                <w:rFonts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07492EFA" w14:textId="77777777" w:rsidR="00060C9C" w:rsidRDefault="00060C9C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24" w:type="dxa"/>
          </w:tcPr>
          <w:p w14:paraId="1D9BD56F" w14:textId="679907AB" w:rsidR="00060C9C" w:rsidRDefault="00060C9C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Podpisnik: </w:t>
            </w:r>
            <w:r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2"/>
          </w:p>
          <w:p w14:paraId="7E57C808" w14:textId="77777777" w:rsidR="00060C9C" w:rsidRDefault="00060C9C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</w:p>
        </w:tc>
      </w:tr>
      <w:tr w:rsidR="00060C9C" w14:paraId="301015CB" w14:textId="77777777" w:rsidTr="00060C9C">
        <w:trPr>
          <w:trHeight w:val="483"/>
        </w:trPr>
        <w:tc>
          <w:tcPr>
            <w:tcW w:w="3348" w:type="dxa"/>
            <w:hideMark/>
          </w:tcPr>
          <w:p w14:paraId="41DE8FAF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Datum</w:t>
            </w:r>
            <w:r>
              <w:rPr>
                <w:rFonts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>
              <w:rPr>
                <w:rFonts w:cs="Arial"/>
              </w:rPr>
              <w:instrText xml:space="preserve"> FORMTEXT </w:instrText>
            </w:r>
            <w:r w:rsidR="00490F68">
              <w:rPr>
                <w:rFonts w:cs="Arial"/>
              </w:rPr>
            </w:r>
            <w:r w:rsidR="00490F68">
              <w:rPr>
                <w:rFonts w:cs="Arial"/>
              </w:rPr>
              <w:fldChar w:fldCharType="separate"/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3"/>
            <w:r>
              <w:rPr>
                <w:rFonts w:cs="Arial"/>
              </w:rPr>
              <w:t xml:space="preserve">: </w:t>
            </w:r>
            <w:r>
              <w:rPr>
                <w:rFonts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4"/>
            <w:r>
              <w:rPr>
                <w:rFonts w:cs="Arial"/>
              </w:rPr>
              <w:t xml:space="preserve"> </w:t>
            </w:r>
          </w:p>
        </w:tc>
        <w:tc>
          <w:tcPr>
            <w:tcW w:w="1818" w:type="dxa"/>
          </w:tcPr>
          <w:p w14:paraId="123B043E" w14:textId="77777777" w:rsidR="00060C9C" w:rsidRDefault="00060C9C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24" w:type="dxa"/>
            <w:hideMark/>
          </w:tcPr>
          <w:p w14:paraId="7D1E85ED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________________________</w:t>
            </w:r>
          </w:p>
          <w:p w14:paraId="1704D946" w14:textId="70C816B5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Podpis odgovorne osebe podizvajalca</w:t>
            </w:r>
          </w:p>
        </w:tc>
      </w:tr>
    </w:tbl>
    <w:p w14:paraId="1AA529F1" w14:textId="324F2B0B" w:rsidR="0032549A" w:rsidRDefault="0032549A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p w14:paraId="22330A9B" w14:textId="69296F08" w:rsidR="004C0A9F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p w14:paraId="29664E23" w14:textId="77777777" w:rsidR="004C0A9F" w:rsidRPr="00BD4AB7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sectPr w:rsidR="004C0A9F" w:rsidRPr="00BD4AB7" w:rsidSect="00080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302AD" w14:textId="77777777" w:rsidR="00490F68" w:rsidRDefault="00490F68">
      <w:r>
        <w:separator/>
      </w:r>
    </w:p>
  </w:endnote>
  <w:endnote w:type="continuationSeparator" w:id="0">
    <w:p w14:paraId="0066EEC5" w14:textId="77777777" w:rsidR="00490F68" w:rsidRDefault="00490F68">
      <w:r>
        <w:continuationSeparator/>
      </w:r>
    </w:p>
  </w:endnote>
  <w:endnote w:type="continuationNotice" w:id="1">
    <w:p w14:paraId="1C3A2381" w14:textId="77777777" w:rsidR="00490F68" w:rsidRDefault="00490F6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06C0B" w14:textId="77777777" w:rsidR="000C3DA4" w:rsidRDefault="000C3DA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9BFCB" w14:textId="77777777" w:rsidR="000C3DA4" w:rsidRDefault="000C3DA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DFAF8" w14:textId="53F84D63" w:rsidR="000C3DA4" w:rsidRPr="001F5555" w:rsidRDefault="00462742">
    <w:pPr>
      <w:pStyle w:val="Noga"/>
      <w:rPr>
        <w:sz w:val="18"/>
        <w:szCs w:val="18"/>
      </w:rPr>
    </w:pPr>
    <w:r w:rsidRPr="004D1034">
      <w:rPr>
        <w:sz w:val="18"/>
        <w:szCs w:val="18"/>
      </w:rPr>
      <w:t>4300-1</w:t>
    </w:r>
    <w:r w:rsidR="004D1034" w:rsidRPr="004D1034">
      <w:rPr>
        <w:sz w:val="18"/>
        <w:szCs w:val="18"/>
      </w:rPr>
      <w:t>9</w:t>
    </w:r>
    <w:r w:rsidRPr="004D1034">
      <w:rPr>
        <w:sz w:val="18"/>
        <w:szCs w:val="18"/>
      </w:rPr>
      <w:t>/202</w:t>
    </w:r>
    <w:r w:rsidR="004D1034" w:rsidRPr="004D1034">
      <w:rPr>
        <w:sz w:val="18"/>
        <w:szCs w:val="18"/>
      </w:rPr>
      <w:t>1</w:t>
    </w:r>
    <w:r w:rsidR="001F5555" w:rsidRPr="001F5555">
      <w:rPr>
        <w:sz w:val="18"/>
        <w:szCs w:val="18"/>
      </w:rPr>
      <w:tab/>
    </w:r>
    <w:r w:rsidR="001F5555" w:rsidRPr="001F5555">
      <w:rPr>
        <w:sz w:val="18"/>
        <w:szCs w:val="18"/>
      </w:rPr>
      <w:tab/>
      <w:t>stran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E856B" w14:textId="77777777" w:rsidR="00490F68" w:rsidRDefault="00490F68">
      <w:r>
        <w:separator/>
      </w:r>
    </w:p>
  </w:footnote>
  <w:footnote w:type="continuationSeparator" w:id="0">
    <w:p w14:paraId="4205D6B7" w14:textId="77777777" w:rsidR="00490F68" w:rsidRDefault="00490F68">
      <w:r>
        <w:continuationSeparator/>
      </w:r>
    </w:p>
  </w:footnote>
  <w:footnote w:type="continuationNotice" w:id="1">
    <w:p w14:paraId="41E578A5" w14:textId="77777777" w:rsidR="00490F68" w:rsidRDefault="00490F6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A74F8" w14:textId="77777777" w:rsidR="000C3DA4" w:rsidRDefault="000C3DA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DA06" w14:textId="77777777" w:rsidR="000C3DA4" w:rsidRPr="00110CBD" w:rsidRDefault="000C3DA4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0C3DA4" w:rsidRPr="008F3500" w14:paraId="7BA6E78A" w14:textId="77777777">
      <w:trPr>
        <w:cantSplit/>
        <w:trHeight w:hRule="exact" w:val="847"/>
      </w:trPr>
      <w:tc>
        <w:tcPr>
          <w:tcW w:w="567" w:type="dxa"/>
        </w:tcPr>
        <w:p w14:paraId="0F1033FB" w14:textId="77777777" w:rsidR="000C3DA4" w:rsidRPr="008F3500" w:rsidRDefault="00D443BC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0D02CA14" wp14:editId="3F0F144B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837DDF4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0DA4A6" w14:textId="77777777" w:rsidR="000C3DA4" w:rsidRPr="008F3500" w:rsidRDefault="00D443BC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08A4F79" wp14:editId="1517A0B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1125855"/>
          <wp:effectExtent l="0" t="0" r="0" b="0"/>
          <wp:wrapSquare wrapText="bothSides"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25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3DA4">
      <w:rPr>
        <w:rFonts w:cs="Arial"/>
        <w:sz w:val="16"/>
      </w:rPr>
      <w:t>Mestni trg 4</w:t>
    </w:r>
    <w:r w:rsidR="000C3DA4" w:rsidRPr="008F3500">
      <w:rPr>
        <w:rFonts w:cs="Arial"/>
        <w:sz w:val="16"/>
      </w:rPr>
      <w:t xml:space="preserve">, </w:t>
    </w:r>
    <w:r w:rsidR="000C3DA4">
      <w:rPr>
        <w:rFonts w:cs="Arial"/>
        <w:sz w:val="16"/>
      </w:rPr>
      <w:t>1000 Ljubljana</w:t>
    </w:r>
    <w:r w:rsidR="000C3DA4" w:rsidRPr="008F3500">
      <w:rPr>
        <w:rFonts w:cs="Arial"/>
        <w:sz w:val="16"/>
      </w:rPr>
      <w:tab/>
      <w:t xml:space="preserve">T: </w:t>
    </w:r>
    <w:r w:rsidR="000C3DA4">
      <w:rPr>
        <w:rFonts w:cs="Arial"/>
        <w:sz w:val="16"/>
      </w:rPr>
      <w:t>01 241 18 00, 01 241 18 02</w:t>
    </w:r>
  </w:p>
  <w:p w14:paraId="1F72568A" w14:textId="77777777" w:rsidR="000C3DA4" w:rsidRPr="008F3500" w:rsidRDefault="000C3DA4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F: </w:t>
    </w:r>
    <w:r>
      <w:rPr>
        <w:rFonts w:cs="Arial"/>
        <w:sz w:val="16"/>
      </w:rPr>
      <w:t>01 241 18 60</w:t>
    </w:r>
    <w:r w:rsidRPr="008F3500">
      <w:rPr>
        <w:rFonts w:cs="Arial"/>
        <w:sz w:val="16"/>
      </w:rPr>
      <w:t xml:space="preserve"> </w:t>
    </w:r>
  </w:p>
  <w:p w14:paraId="006EA4A2" w14:textId="77777777" w:rsidR="000C3DA4" w:rsidRPr="008F3500" w:rsidRDefault="000C3DA4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>
      <w:rPr>
        <w:rFonts w:cs="Arial"/>
        <w:sz w:val="16"/>
      </w:rPr>
      <w:t>gp.svz@gov.si</w:t>
    </w:r>
  </w:p>
  <w:p w14:paraId="2FAE8CAE" w14:textId="77777777" w:rsidR="000C3DA4" w:rsidRPr="008F3500" w:rsidRDefault="000C3DA4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>www.svz.gov.si</w:t>
    </w:r>
  </w:p>
  <w:p w14:paraId="5657C108" w14:textId="77777777" w:rsidR="000C3DA4" w:rsidRPr="008F3500" w:rsidRDefault="000C3DA4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434CD0"/>
    <w:multiLevelType w:val="hybridMultilevel"/>
    <w:tmpl w:val="4CB420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B3222"/>
    <w:multiLevelType w:val="hybridMultilevel"/>
    <w:tmpl w:val="04B4E126"/>
    <w:lvl w:ilvl="0" w:tplc="0792D8DC">
      <w:start w:val="1"/>
      <w:numFmt w:val="lowerLetter"/>
      <w:lvlText w:val="%1)"/>
      <w:lvlJc w:val="left"/>
      <w:pPr>
        <w:ind w:left="720" w:hanging="360"/>
      </w:pPr>
    </w:lvl>
    <w:lvl w:ilvl="1" w:tplc="E94A6366">
      <w:start w:val="1"/>
      <w:numFmt w:val="lowerLetter"/>
      <w:lvlText w:val="%2."/>
      <w:lvlJc w:val="left"/>
      <w:pPr>
        <w:ind w:left="1440" w:hanging="360"/>
      </w:pPr>
    </w:lvl>
    <w:lvl w:ilvl="2" w:tplc="CBD4266E">
      <w:start w:val="1"/>
      <w:numFmt w:val="lowerRoman"/>
      <w:lvlText w:val="%3."/>
      <w:lvlJc w:val="right"/>
      <w:pPr>
        <w:ind w:left="2160" w:hanging="180"/>
      </w:pPr>
    </w:lvl>
    <w:lvl w:ilvl="3" w:tplc="9FA4CC3A">
      <w:start w:val="1"/>
      <w:numFmt w:val="decimal"/>
      <w:lvlText w:val="%4."/>
      <w:lvlJc w:val="left"/>
      <w:pPr>
        <w:ind w:left="2880" w:hanging="360"/>
      </w:pPr>
    </w:lvl>
    <w:lvl w:ilvl="4" w:tplc="4CD610B6">
      <w:start w:val="1"/>
      <w:numFmt w:val="lowerLetter"/>
      <w:lvlText w:val="%5."/>
      <w:lvlJc w:val="left"/>
      <w:pPr>
        <w:ind w:left="3600" w:hanging="360"/>
      </w:pPr>
    </w:lvl>
    <w:lvl w:ilvl="5" w:tplc="5B146BAE">
      <w:start w:val="1"/>
      <w:numFmt w:val="lowerRoman"/>
      <w:lvlText w:val="%6."/>
      <w:lvlJc w:val="right"/>
      <w:pPr>
        <w:ind w:left="4320" w:hanging="180"/>
      </w:pPr>
    </w:lvl>
    <w:lvl w:ilvl="6" w:tplc="590ED892">
      <w:start w:val="1"/>
      <w:numFmt w:val="decimal"/>
      <w:lvlText w:val="%7."/>
      <w:lvlJc w:val="left"/>
      <w:pPr>
        <w:ind w:left="5040" w:hanging="360"/>
      </w:pPr>
    </w:lvl>
    <w:lvl w:ilvl="7" w:tplc="FE581A5C">
      <w:start w:val="1"/>
      <w:numFmt w:val="lowerLetter"/>
      <w:lvlText w:val="%8."/>
      <w:lvlJc w:val="left"/>
      <w:pPr>
        <w:ind w:left="5760" w:hanging="360"/>
      </w:pPr>
    </w:lvl>
    <w:lvl w:ilvl="8" w:tplc="9CD8B49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E0A57"/>
    <w:multiLevelType w:val="hybridMultilevel"/>
    <w:tmpl w:val="9ADC7C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5916F4"/>
    <w:multiLevelType w:val="hybridMultilevel"/>
    <w:tmpl w:val="E556C560"/>
    <w:lvl w:ilvl="0" w:tplc="1DF6A5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035BF8"/>
    <w:multiLevelType w:val="hybridMultilevel"/>
    <w:tmpl w:val="68723322"/>
    <w:lvl w:ilvl="0" w:tplc="2DB282E0">
      <w:start w:val="8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804BC0"/>
    <w:multiLevelType w:val="hybridMultilevel"/>
    <w:tmpl w:val="C450CCD2"/>
    <w:lvl w:ilvl="0" w:tplc="295E55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57F2A"/>
    <w:multiLevelType w:val="hybridMultilevel"/>
    <w:tmpl w:val="F962BB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14EAD"/>
    <w:multiLevelType w:val="hybridMultilevel"/>
    <w:tmpl w:val="4D6ED8AA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0CB6BB0"/>
    <w:multiLevelType w:val="hybridMultilevel"/>
    <w:tmpl w:val="EF5895A0"/>
    <w:lvl w:ilvl="0" w:tplc="B574D7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F837C6"/>
    <w:multiLevelType w:val="hybridMultilevel"/>
    <w:tmpl w:val="DD88454E"/>
    <w:lvl w:ilvl="0" w:tplc="25B600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35CFF"/>
    <w:multiLevelType w:val="hybridMultilevel"/>
    <w:tmpl w:val="6C7061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A3D2C"/>
    <w:multiLevelType w:val="hybridMultilevel"/>
    <w:tmpl w:val="FEF2396C"/>
    <w:lvl w:ilvl="0" w:tplc="136C93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05063C"/>
    <w:multiLevelType w:val="hybridMultilevel"/>
    <w:tmpl w:val="C1BE1054"/>
    <w:lvl w:ilvl="0" w:tplc="AF9EF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C7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96D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40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5E6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CCF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9043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7C8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11E16"/>
    <w:multiLevelType w:val="hybridMultilevel"/>
    <w:tmpl w:val="06A08180"/>
    <w:lvl w:ilvl="0" w:tplc="904E90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0C4BDB"/>
    <w:multiLevelType w:val="hybridMultilevel"/>
    <w:tmpl w:val="413291A0"/>
    <w:lvl w:ilvl="0" w:tplc="C2EA05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7C3704"/>
    <w:multiLevelType w:val="hybridMultilevel"/>
    <w:tmpl w:val="8774D518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0DB5341"/>
    <w:multiLevelType w:val="hybridMultilevel"/>
    <w:tmpl w:val="70C25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0671A"/>
    <w:multiLevelType w:val="hybridMultilevel"/>
    <w:tmpl w:val="411AFF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E79E1"/>
    <w:multiLevelType w:val="hybridMultilevel"/>
    <w:tmpl w:val="196A5D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14"/>
  </w:num>
  <w:num w:numId="4">
    <w:abstractNumId w:val="2"/>
  </w:num>
  <w:num w:numId="5">
    <w:abstractNumId w:val="3"/>
  </w:num>
  <w:num w:numId="6">
    <w:abstractNumId w:val="1"/>
  </w:num>
  <w:num w:numId="7">
    <w:abstractNumId w:val="25"/>
  </w:num>
  <w:num w:numId="8">
    <w:abstractNumId w:val="4"/>
  </w:num>
  <w:num w:numId="9">
    <w:abstractNumId w:val="13"/>
  </w:num>
  <w:num w:numId="10">
    <w:abstractNumId w:val="8"/>
  </w:num>
  <w:num w:numId="11">
    <w:abstractNumId w:val="19"/>
  </w:num>
  <w:num w:numId="12">
    <w:abstractNumId w:val="15"/>
  </w:num>
  <w:num w:numId="13">
    <w:abstractNumId w:val="17"/>
  </w:num>
  <w:num w:numId="14">
    <w:abstractNumId w:val="11"/>
  </w:num>
  <w:num w:numId="15">
    <w:abstractNumId w:val="22"/>
  </w:num>
  <w:num w:numId="16">
    <w:abstractNumId w:val="12"/>
  </w:num>
  <w:num w:numId="17">
    <w:abstractNumId w:val="10"/>
  </w:num>
  <w:num w:numId="18">
    <w:abstractNumId w:val="6"/>
  </w:num>
  <w:num w:numId="19">
    <w:abstractNumId w:val="16"/>
  </w:num>
  <w:num w:numId="20">
    <w:abstractNumId w:val="21"/>
  </w:num>
  <w:num w:numId="21">
    <w:abstractNumId w:val="0"/>
  </w:num>
  <w:num w:numId="22">
    <w:abstractNumId w:val="18"/>
  </w:num>
  <w:num w:numId="23">
    <w:abstractNumId w:val="5"/>
  </w:num>
  <w:num w:numId="24">
    <w:abstractNumId w:val="9"/>
  </w:num>
  <w:num w:numId="25">
    <w:abstractNumId w:val="2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266BC"/>
    <w:rsid w:val="0003167F"/>
    <w:rsid w:val="000340AA"/>
    <w:rsid w:val="0004109E"/>
    <w:rsid w:val="00053BE7"/>
    <w:rsid w:val="00060C9C"/>
    <w:rsid w:val="00061CB3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5A57"/>
    <w:rsid w:val="00127F9D"/>
    <w:rsid w:val="00134196"/>
    <w:rsid w:val="00134C16"/>
    <w:rsid w:val="001357B2"/>
    <w:rsid w:val="00141155"/>
    <w:rsid w:val="001562AD"/>
    <w:rsid w:val="00162FF4"/>
    <w:rsid w:val="0017478F"/>
    <w:rsid w:val="001752C3"/>
    <w:rsid w:val="00182659"/>
    <w:rsid w:val="001B4D2C"/>
    <w:rsid w:val="001C4DE5"/>
    <w:rsid w:val="001F0617"/>
    <w:rsid w:val="001F110D"/>
    <w:rsid w:val="001F5555"/>
    <w:rsid w:val="00202A77"/>
    <w:rsid w:val="00231D05"/>
    <w:rsid w:val="00244BD7"/>
    <w:rsid w:val="00255338"/>
    <w:rsid w:val="00260E9F"/>
    <w:rsid w:val="0026274D"/>
    <w:rsid w:val="00271CE5"/>
    <w:rsid w:val="002759F3"/>
    <w:rsid w:val="00282020"/>
    <w:rsid w:val="002A2B69"/>
    <w:rsid w:val="002B3CE7"/>
    <w:rsid w:val="002C0FB6"/>
    <w:rsid w:val="002C7ECC"/>
    <w:rsid w:val="002D4731"/>
    <w:rsid w:val="002F3630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75BC"/>
    <w:rsid w:val="00381F04"/>
    <w:rsid w:val="003845B4"/>
    <w:rsid w:val="0038649C"/>
    <w:rsid w:val="00386887"/>
    <w:rsid w:val="00387669"/>
    <w:rsid w:val="00387B1A"/>
    <w:rsid w:val="00390B22"/>
    <w:rsid w:val="003A68BC"/>
    <w:rsid w:val="003B05A1"/>
    <w:rsid w:val="003B460B"/>
    <w:rsid w:val="003C0D30"/>
    <w:rsid w:val="003C5EE5"/>
    <w:rsid w:val="003E1C74"/>
    <w:rsid w:val="003F2043"/>
    <w:rsid w:val="00405889"/>
    <w:rsid w:val="00405D08"/>
    <w:rsid w:val="004349BB"/>
    <w:rsid w:val="00443A57"/>
    <w:rsid w:val="0044468E"/>
    <w:rsid w:val="00446C48"/>
    <w:rsid w:val="004523D8"/>
    <w:rsid w:val="004579B5"/>
    <w:rsid w:val="00462742"/>
    <w:rsid w:val="004657EE"/>
    <w:rsid w:val="00471914"/>
    <w:rsid w:val="00473F9A"/>
    <w:rsid w:val="00483836"/>
    <w:rsid w:val="00490F68"/>
    <w:rsid w:val="004927D2"/>
    <w:rsid w:val="00495CE2"/>
    <w:rsid w:val="004A44C6"/>
    <w:rsid w:val="004A7605"/>
    <w:rsid w:val="004C0A9F"/>
    <w:rsid w:val="004D003D"/>
    <w:rsid w:val="004D1034"/>
    <w:rsid w:val="004D1DA1"/>
    <w:rsid w:val="004D25BD"/>
    <w:rsid w:val="004E08B1"/>
    <w:rsid w:val="004E2838"/>
    <w:rsid w:val="004E4F38"/>
    <w:rsid w:val="004E6FE7"/>
    <w:rsid w:val="00526246"/>
    <w:rsid w:val="00551DCE"/>
    <w:rsid w:val="00561DD4"/>
    <w:rsid w:val="00567106"/>
    <w:rsid w:val="00591B18"/>
    <w:rsid w:val="0059707D"/>
    <w:rsid w:val="005A2B83"/>
    <w:rsid w:val="005C01E0"/>
    <w:rsid w:val="005C0C54"/>
    <w:rsid w:val="005C6152"/>
    <w:rsid w:val="005D0637"/>
    <w:rsid w:val="005D4D5D"/>
    <w:rsid w:val="005D5163"/>
    <w:rsid w:val="005E1D3C"/>
    <w:rsid w:val="005E47DC"/>
    <w:rsid w:val="005F0C0A"/>
    <w:rsid w:val="00610258"/>
    <w:rsid w:val="00614650"/>
    <w:rsid w:val="006149AF"/>
    <w:rsid w:val="00617EEB"/>
    <w:rsid w:val="00625AE6"/>
    <w:rsid w:val="00626365"/>
    <w:rsid w:val="00632253"/>
    <w:rsid w:val="00633F44"/>
    <w:rsid w:val="00642714"/>
    <w:rsid w:val="006455CE"/>
    <w:rsid w:val="00646790"/>
    <w:rsid w:val="00655841"/>
    <w:rsid w:val="00683147"/>
    <w:rsid w:val="00683295"/>
    <w:rsid w:val="006936D7"/>
    <w:rsid w:val="00694CFA"/>
    <w:rsid w:val="00695A47"/>
    <w:rsid w:val="00697519"/>
    <w:rsid w:val="006A057D"/>
    <w:rsid w:val="006C3C64"/>
    <w:rsid w:val="006C73BD"/>
    <w:rsid w:val="006D238F"/>
    <w:rsid w:val="006F0361"/>
    <w:rsid w:val="006F59D1"/>
    <w:rsid w:val="00703B63"/>
    <w:rsid w:val="00703F1C"/>
    <w:rsid w:val="00717DEA"/>
    <w:rsid w:val="00724BF9"/>
    <w:rsid w:val="00733017"/>
    <w:rsid w:val="007473EC"/>
    <w:rsid w:val="0076229B"/>
    <w:rsid w:val="0077077E"/>
    <w:rsid w:val="00772EED"/>
    <w:rsid w:val="007732A1"/>
    <w:rsid w:val="00783310"/>
    <w:rsid w:val="00797A9C"/>
    <w:rsid w:val="007A4A6D"/>
    <w:rsid w:val="007C5CF3"/>
    <w:rsid w:val="007D1BCF"/>
    <w:rsid w:val="007D75CF"/>
    <w:rsid w:val="007E0440"/>
    <w:rsid w:val="007E6DC5"/>
    <w:rsid w:val="007F6F3A"/>
    <w:rsid w:val="00806987"/>
    <w:rsid w:val="00820D8C"/>
    <w:rsid w:val="0083343D"/>
    <w:rsid w:val="0084748E"/>
    <w:rsid w:val="00847B75"/>
    <w:rsid w:val="0085784A"/>
    <w:rsid w:val="00860D91"/>
    <w:rsid w:val="0087341A"/>
    <w:rsid w:val="0088043C"/>
    <w:rsid w:val="00880471"/>
    <w:rsid w:val="008809F3"/>
    <w:rsid w:val="00884889"/>
    <w:rsid w:val="008906C9"/>
    <w:rsid w:val="00896510"/>
    <w:rsid w:val="008A0A58"/>
    <w:rsid w:val="008A3040"/>
    <w:rsid w:val="008B579E"/>
    <w:rsid w:val="008C5738"/>
    <w:rsid w:val="008D04F0"/>
    <w:rsid w:val="008D7F9B"/>
    <w:rsid w:val="008E689A"/>
    <w:rsid w:val="008F3500"/>
    <w:rsid w:val="008F3AD3"/>
    <w:rsid w:val="008F6EAB"/>
    <w:rsid w:val="00906DB2"/>
    <w:rsid w:val="009145D1"/>
    <w:rsid w:val="00915862"/>
    <w:rsid w:val="00924E3C"/>
    <w:rsid w:val="00932F8A"/>
    <w:rsid w:val="00933EF1"/>
    <w:rsid w:val="00943711"/>
    <w:rsid w:val="00955A96"/>
    <w:rsid w:val="00957207"/>
    <w:rsid w:val="00960FEB"/>
    <w:rsid w:val="009612BB"/>
    <w:rsid w:val="00963792"/>
    <w:rsid w:val="0096405D"/>
    <w:rsid w:val="00984A3E"/>
    <w:rsid w:val="009916D9"/>
    <w:rsid w:val="009C3986"/>
    <w:rsid w:val="009C71C9"/>
    <w:rsid w:val="009C740A"/>
    <w:rsid w:val="009D50A2"/>
    <w:rsid w:val="009E159E"/>
    <w:rsid w:val="009E1D00"/>
    <w:rsid w:val="009E6E02"/>
    <w:rsid w:val="00A125C5"/>
    <w:rsid w:val="00A2451C"/>
    <w:rsid w:val="00A26AA4"/>
    <w:rsid w:val="00A27977"/>
    <w:rsid w:val="00A30327"/>
    <w:rsid w:val="00A446B3"/>
    <w:rsid w:val="00A44D54"/>
    <w:rsid w:val="00A47D74"/>
    <w:rsid w:val="00A62823"/>
    <w:rsid w:val="00A62FE5"/>
    <w:rsid w:val="00A65EE7"/>
    <w:rsid w:val="00A70133"/>
    <w:rsid w:val="00A770A6"/>
    <w:rsid w:val="00A813B1"/>
    <w:rsid w:val="00A92534"/>
    <w:rsid w:val="00AB0FE0"/>
    <w:rsid w:val="00AB36C4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2E2"/>
    <w:rsid w:val="00B00E70"/>
    <w:rsid w:val="00B01F1C"/>
    <w:rsid w:val="00B17141"/>
    <w:rsid w:val="00B23B9B"/>
    <w:rsid w:val="00B24D75"/>
    <w:rsid w:val="00B25B3D"/>
    <w:rsid w:val="00B31575"/>
    <w:rsid w:val="00B31F56"/>
    <w:rsid w:val="00B470BD"/>
    <w:rsid w:val="00B57B39"/>
    <w:rsid w:val="00B70335"/>
    <w:rsid w:val="00B767EB"/>
    <w:rsid w:val="00B76889"/>
    <w:rsid w:val="00B8547D"/>
    <w:rsid w:val="00BA3E70"/>
    <w:rsid w:val="00BB28F9"/>
    <w:rsid w:val="00BC2897"/>
    <w:rsid w:val="00BC672C"/>
    <w:rsid w:val="00BD023B"/>
    <w:rsid w:val="00BD4AB7"/>
    <w:rsid w:val="00BE0F34"/>
    <w:rsid w:val="00BF168E"/>
    <w:rsid w:val="00BF3B7E"/>
    <w:rsid w:val="00BF71B2"/>
    <w:rsid w:val="00C03B26"/>
    <w:rsid w:val="00C0533A"/>
    <w:rsid w:val="00C250D5"/>
    <w:rsid w:val="00C35666"/>
    <w:rsid w:val="00C50B6D"/>
    <w:rsid w:val="00C547BF"/>
    <w:rsid w:val="00C559ED"/>
    <w:rsid w:val="00C572E7"/>
    <w:rsid w:val="00C613DD"/>
    <w:rsid w:val="00C712C1"/>
    <w:rsid w:val="00C767B6"/>
    <w:rsid w:val="00C83603"/>
    <w:rsid w:val="00C92898"/>
    <w:rsid w:val="00CA4340"/>
    <w:rsid w:val="00CB345A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248DE"/>
    <w:rsid w:val="00D424B7"/>
    <w:rsid w:val="00D42FAD"/>
    <w:rsid w:val="00D443BC"/>
    <w:rsid w:val="00D62668"/>
    <w:rsid w:val="00D676C5"/>
    <w:rsid w:val="00D70A73"/>
    <w:rsid w:val="00D8542D"/>
    <w:rsid w:val="00D85B40"/>
    <w:rsid w:val="00D93AA4"/>
    <w:rsid w:val="00DA3077"/>
    <w:rsid w:val="00DB12DF"/>
    <w:rsid w:val="00DB4355"/>
    <w:rsid w:val="00DB6599"/>
    <w:rsid w:val="00DC6A71"/>
    <w:rsid w:val="00DC79C0"/>
    <w:rsid w:val="00DD234D"/>
    <w:rsid w:val="00DE0955"/>
    <w:rsid w:val="00E0357D"/>
    <w:rsid w:val="00E05F62"/>
    <w:rsid w:val="00E41598"/>
    <w:rsid w:val="00E43318"/>
    <w:rsid w:val="00E50B05"/>
    <w:rsid w:val="00E6160A"/>
    <w:rsid w:val="00E64E9C"/>
    <w:rsid w:val="00E67235"/>
    <w:rsid w:val="00E71585"/>
    <w:rsid w:val="00E773E1"/>
    <w:rsid w:val="00E77D04"/>
    <w:rsid w:val="00E81389"/>
    <w:rsid w:val="00E95071"/>
    <w:rsid w:val="00ED1C3E"/>
    <w:rsid w:val="00EE3CD0"/>
    <w:rsid w:val="00EE714A"/>
    <w:rsid w:val="00EF11CE"/>
    <w:rsid w:val="00F105F0"/>
    <w:rsid w:val="00F15651"/>
    <w:rsid w:val="00F2097B"/>
    <w:rsid w:val="00F240BB"/>
    <w:rsid w:val="00F376B8"/>
    <w:rsid w:val="00F53294"/>
    <w:rsid w:val="00F53705"/>
    <w:rsid w:val="00F548AB"/>
    <w:rsid w:val="00F57FED"/>
    <w:rsid w:val="00F62517"/>
    <w:rsid w:val="00F65F81"/>
    <w:rsid w:val="00F74A74"/>
    <w:rsid w:val="00F7500C"/>
    <w:rsid w:val="00FA21C9"/>
    <w:rsid w:val="00FA6347"/>
    <w:rsid w:val="00FB2AE1"/>
    <w:rsid w:val="00FC60A7"/>
    <w:rsid w:val="00FE1C09"/>
    <w:rsid w:val="00FE3EE0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TML-oblikovano">
    <w:name w:val="HTML Preformatted"/>
    <w:basedOn w:val="Navaden"/>
    <w:link w:val="HTML-oblikovanoZnak"/>
    <w:unhideWhenUsed/>
    <w:rsid w:val="00060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060C9C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060C9C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060C9C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681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7</cp:revision>
  <cp:lastPrinted>2019-03-21T09:01:00Z</cp:lastPrinted>
  <dcterms:created xsi:type="dcterms:W3CDTF">2020-10-28T18:17:00Z</dcterms:created>
  <dcterms:modified xsi:type="dcterms:W3CDTF">2022-01-20T11:20:00Z</dcterms:modified>
</cp:coreProperties>
</file>